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1C1D30" w:rsidRPr="001C1D30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Επιτοίχια</w:t>
            </w:r>
            <w:proofErr w:type="spellEnd"/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Βάση τηλεόρασης με μετακινούμενο &amp; περιστρεφόμενο βραχίονα 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"-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55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''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C1D30" w:rsidRPr="008D329F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C1D30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C1D30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1D30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1C1D30" w:rsidRPr="001A2C18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Βάση τηλεόρασης με μετακινούμενο &amp; περιστρεφόμενο βραχίονα 3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"-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70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''</w:t>
            </w:r>
            <w:r w:rsidRPr="001A2C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''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1D30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1C1D30" w:rsidRPr="00AD5D9B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1C1D30" w:rsidRPr="00AD5D9B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Σταθερή βάση μέγιστη διαγώνιος 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70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’’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1C1D30" w:rsidRPr="00CE55D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1C1D30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1C1D30" w:rsidRPr="00AD5D9B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1C1D30" w:rsidRPr="00EE3DE1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Μέγιστο βάρος 40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Kg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C1D30" w:rsidRPr="00C14F57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1C1D30" w:rsidRPr="008D329F" w:rsidRDefault="001C1D3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>
      <w:bookmarkStart w:id="0" w:name="_GoBack"/>
      <w:bookmarkEnd w:id="0"/>
    </w:p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B2"/>
    <w:rsid w:val="001C1D30"/>
    <w:rsid w:val="00CF5D8C"/>
    <w:rsid w:val="00F7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76154-1E0C-498E-96F3-96134614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3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59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2025-10-27T08:13:00Z</dcterms:created>
  <dcterms:modified xsi:type="dcterms:W3CDTF">2025-10-27T08:13:00Z</dcterms:modified>
</cp:coreProperties>
</file>